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8AD74" w14:textId="2C02B158" w:rsidR="006B2F86" w:rsidRDefault="00737865" w:rsidP="00E71FC3">
      <w:pPr>
        <w:pStyle w:val="NoSpacing"/>
      </w:pPr>
      <w:r>
        <w:rPr>
          <w:u w:val="single"/>
        </w:rPr>
        <w:t>James KIGHLEY</w:t>
      </w:r>
      <w:r>
        <w:t xml:space="preserve">  </w:t>
      </w:r>
      <w:proofErr w:type="gramStart"/>
      <w:r>
        <w:t xml:space="preserve">   (</w:t>
      </w:r>
      <w:proofErr w:type="gramEnd"/>
      <w:r>
        <w:t>d.1469)</w:t>
      </w:r>
    </w:p>
    <w:p w14:paraId="7E5A4F16" w14:textId="23404CB0" w:rsidR="00737865" w:rsidRDefault="00737865" w:rsidP="00E71FC3">
      <w:pPr>
        <w:pStyle w:val="NoSpacing"/>
      </w:pPr>
      <w:r>
        <w:t>Merchant.</w:t>
      </w:r>
    </w:p>
    <w:p w14:paraId="74CAC178" w14:textId="216D0804" w:rsidR="00737865" w:rsidRDefault="00737865" w:rsidP="00E71FC3">
      <w:pPr>
        <w:pStyle w:val="NoSpacing"/>
      </w:pPr>
    </w:p>
    <w:p w14:paraId="6ED938D3" w14:textId="1E65D969" w:rsidR="00737865" w:rsidRDefault="00737865" w:rsidP="00E71FC3">
      <w:pPr>
        <w:pStyle w:val="NoSpacing"/>
      </w:pPr>
    </w:p>
    <w:p w14:paraId="0909BA03" w14:textId="77777777" w:rsidR="00737865" w:rsidRDefault="00737865" w:rsidP="00737865">
      <w:pPr>
        <w:pStyle w:val="NoSpacing"/>
      </w:pPr>
      <w:r>
        <w:t>16 Aug.1469</w:t>
      </w:r>
      <w:r>
        <w:tab/>
      </w:r>
      <w:r>
        <w:t>Probate of his Will.  (ibid.)</w:t>
      </w:r>
    </w:p>
    <w:p w14:paraId="5531C407" w14:textId="77777777" w:rsidR="00737865" w:rsidRDefault="00737865" w:rsidP="00737865">
      <w:pPr>
        <w:pStyle w:val="NoSpacing"/>
      </w:pPr>
    </w:p>
    <w:p w14:paraId="713A308F" w14:textId="77777777" w:rsidR="00737865" w:rsidRDefault="00737865" w:rsidP="00737865">
      <w:pPr>
        <w:pStyle w:val="NoSpacing"/>
      </w:pPr>
    </w:p>
    <w:p w14:paraId="6065CCFE" w14:textId="77777777" w:rsidR="00737865" w:rsidRDefault="00737865" w:rsidP="00737865">
      <w:pPr>
        <w:pStyle w:val="NoSpacing"/>
      </w:pPr>
      <w:r>
        <w:t>16 February 2019</w:t>
      </w:r>
    </w:p>
    <w:p w14:paraId="44525435" w14:textId="2CC616B4" w:rsidR="00737865" w:rsidRPr="00737865" w:rsidRDefault="00737865" w:rsidP="00E71FC3">
      <w:pPr>
        <w:pStyle w:val="NoSpacing"/>
      </w:pPr>
      <w:bookmarkStart w:id="0" w:name="_GoBack"/>
      <w:bookmarkEnd w:id="0"/>
    </w:p>
    <w:sectPr w:rsidR="00737865" w:rsidRPr="0073786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06F5F" w14:textId="77777777" w:rsidR="00737865" w:rsidRDefault="00737865" w:rsidP="00E71FC3">
      <w:pPr>
        <w:spacing w:after="0" w:line="240" w:lineRule="auto"/>
      </w:pPr>
      <w:r>
        <w:separator/>
      </w:r>
    </w:p>
  </w:endnote>
  <w:endnote w:type="continuationSeparator" w:id="0">
    <w:p w14:paraId="35B0512B" w14:textId="77777777" w:rsidR="00737865" w:rsidRDefault="0073786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DEDC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2FBF3" w14:textId="77777777" w:rsidR="00737865" w:rsidRDefault="00737865" w:rsidP="00E71FC3">
      <w:pPr>
        <w:spacing w:after="0" w:line="240" w:lineRule="auto"/>
      </w:pPr>
      <w:r>
        <w:separator/>
      </w:r>
    </w:p>
  </w:footnote>
  <w:footnote w:type="continuationSeparator" w:id="0">
    <w:p w14:paraId="49542D77" w14:textId="77777777" w:rsidR="00737865" w:rsidRDefault="0073786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865"/>
    <w:rsid w:val="001A7C09"/>
    <w:rsid w:val="00577BD5"/>
    <w:rsid w:val="00656CBA"/>
    <w:rsid w:val="006A1F77"/>
    <w:rsid w:val="00733BE7"/>
    <w:rsid w:val="0073786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7137B"/>
  <w15:chartTrackingRefBased/>
  <w15:docId w15:val="{F11477D8-2827-4AAB-8954-90A87E5FC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2019-02-16T21:42:00Z</dcterms:created>
  <dcterms:modified xsi:type="dcterms:W3CDTF">2019-02-16T21:43:00Z</dcterms:modified>
</cp:coreProperties>
</file>